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Lancaster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Lancaster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Lancaster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Lancaster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Lancaster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Lancaster are estimated to have a score of 1-2 on the PGSI (low-risk gambling), whilst </w:t>
      </w:r>
      <w:r w:rsidRPr="00773DF7">
        <w:rPr>
          <w:rFonts w:ascii="Libre Franklin Light" w:hAnsi="Libre Franklin Light" w:cs="Calibri Light"/>
          <w:b/>
          <w:bCs/>
          <w:color w:val="C45911" w:themeColor="accent2" w:themeShade="BF"/>
        </w:rPr>
        <w:t xml:space="preserve">4.0%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54.5% </w:t>
      </w:r>
      <w:r w:rsidRPr="004747BF">
        <w:rPr>
          <w:rFonts w:ascii="Libre Franklin Light" w:eastAsia="Times New Roman" w:hAnsi="Libre Franklin Light" w:cs="Calibri Light"/>
        </w:rPr>
        <w:t xml:space="preserve">of those respondents classified as PGSI 8+ in Lancaster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Lancaster is estimated to be </w:t>
      </w:r>
      <w:r w:rsidRPr="00773DF7">
        <w:rPr>
          <w:rFonts w:ascii="Libre Franklin Light" w:eastAsia="Times New Roman" w:hAnsi="Libre Franklin Light" w:cs="Calibri Light"/>
          <w:b/>
          <w:bCs/>
          <w:color w:val="C45911" w:themeColor="accent2" w:themeShade="BF"/>
        </w:rPr>
        <w:t xml:space="preserve">£2,394,901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Lancaster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Lancaster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Lancaster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Lancaster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ancaste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Lancaster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ancaste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Lancaster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Lancaster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54.5%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ancaste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Lancaster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Lancaster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Lancaster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Lancaster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Lancaster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Lancaster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£2,394,901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Lancaster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£39,009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£806,728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£57,791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£16,254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£29,799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£1,445,320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£2,394,901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Lancaster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Lancaster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25.5%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Lancaster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Lancaster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Lancaster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Lancaster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58.6%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Lancaster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25.5%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Lancaster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23.0%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Lancaster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Lancaster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Lancaster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58.6%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Lancaster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7A435B3-4E41-4230-A288-1DEC561A9AF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